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8237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8237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8237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62940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8237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8237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8237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2548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23/07/2015 15:07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๔๘กำหนดให้ผู้ป่วยเอดส์ที่มีคุณสมบัติครบถ้วนตามระเบียบฯและมีความประสงค์จะขอรับการสงเคราะห์ให้ยื่นคำขอต่อผู้บริหารท้องถิ่นที่ตนมีผู้ลำเนาอยู่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ผู้มีสิทธิจะได้รับเงินสงเคราะห์ต้องเป็นผู้มีคุณสมบัติและไม่มีลักษณะต้องห้ามดังต่อไปนี้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รายได้ไม่เพียงพอแก่การยังชีพหรือถูกทอดทิ้งหรือขาดผู้อุปการะเลี้ยงดูหรือไม่สามารถประกอบอาชีพเลี้ยงตนเองได้ในการขอรับการสงเคราะห์ผู้ป่วยเอดส์ผู้ป่วยเอดส์ที่ได้รับความเดือดร้อนกว่าหรือผู้ที่มีปัญหาซ้ำซ้อนหรือผู้ที่อยู่อาศัยอยู่ในพื้นที่ห่างไกลทุรกันดารยากต่อการเข้าถึงบริการของรัฐเป็นผู้ได้รับการพิจารณาก่อ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ยื่นคำขอตามแบบพร้อมเอกสารหลักฐานต่อองค์กรปกครองส่วนท้องถิ่นณที่ทำการองค์กรปกครองส่วนท้องถิ่นด้วยตนเองหรือ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คุณสมบัติว่าสมควรได้รับการสงเคราะห์หรือไม่โดยพิจารณาจากความเดือดร้อนเป็นผู้ที่มีปัญหาซ้ำซ้อนหรือเป็นผู้ที่อยู่อาศัยอยู่ในพื้นที่ห่างไกลทุรกันดารยากต่อการเข้าถึงบริการของรัฐ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ถือว่าขาดคุณสมบัติตามนัยแห่งระเบียบต้องไปยื่นความประสงค์ต่อองค์กรปกครองส่วนท้องถิ่นแห่งใหม่ที่ตนย้ายไปเพื่อพิจารณา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B8237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8237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8237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ออกใบนัดหมายตรวจสภาพความเป็นอยู่และคุณสมบัติ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B82379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B82379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B82379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วันนับจากการออกตรวจสภาพความเป็นอยู่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B82379" w:rsidP="00B82379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ผู้รับผิดชอบคือผู้บริหารองค์กรปกครองส่วนท้องถิ่น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ข้อขัดข้องเกี่ยวกับการพิจารณาได้แก่สภาพความเป็นอยู่คุณสมบัติหรือข้อจำกัดด้านงบประมาณจะแจ้งเหตุขัดข้องที่ไม่สามารถให้การสงเคราะห์ให้ผู้ขอทราบไม่เกินระยะเวลาที่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B82379" w:rsidRDefault="00B8237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B82379" w:rsidRDefault="00B8237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B82379" w:rsidRDefault="00B8237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B82379" w:rsidRDefault="00B8237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B82379" w:rsidRDefault="00B8237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ธนาคารเพื่อการเกษตรและสหกรณ์การเกษตร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สำนักปลัดองค์การบริหารส่วนตำบลลุงเขว้า</w:t>
            </w:r>
            <w:r w:rsidR="00B8237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B8237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30410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.0 4475 6461-2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เว็บไซด์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http//:www.lungkhwao.go.th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แบบคำขอขึ้นทะเบียนผู้ป่วยเอดส์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ED1C2E" w:rsidRPr="000C2AAC" w:rsidTr="00D03602">
        <w:tc>
          <w:tcPr>
            <w:tcW w:w="1418" w:type="dxa"/>
          </w:tcPr>
          <w:p w:rsidR="00ED1C2E" w:rsidRPr="000C2AAC" w:rsidRDefault="00ED1C2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ED1C2E" w:rsidRPr="000C2AAC" w:rsidRDefault="00ED1C2E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ED1C2E" w:rsidRPr="000C2AAC" w:rsidTr="00D03602">
        <w:tc>
          <w:tcPr>
            <w:tcW w:w="1418" w:type="dxa"/>
          </w:tcPr>
          <w:p w:rsidR="00ED1C2E" w:rsidRPr="000C2AAC" w:rsidRDefault="00ED1C2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ED1C2E" w:rsidRPr="000C2AAC" w:rsidRDefault="00ED1C2E" w:rsidP="00D03602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ED1C2E" w:rsidRPr="000C2AAC" w:rsidTr="00D03602">
        <w:tc>
          <w:tcPr>
            <w:tcW w:w="1418" w:type="dxa"/>
          </w:tcPr>
          <w:p w:rsidR="00ED1C2E" w:rsidRPr="000C2AAC" w:rsidRDefault="00ED1C2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ED1C2E" w:rsidRDefault="00ED1C2E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ED1C2E" w:rsidRDefault="00ED1C2E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ED1C2E" w:rsidRPr="000C2AAC" w:rsidRDefault="00ED1C2E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D1C2E" w:rsidRPr="000C2AAC" w:rsidTr="00D03602">
        <w:tc>
          <w:tcPr>
            <w:tcW w:w="1418" w:type="dxa"/>
          </w:tcPr>
          <w:p w:rsidR="00ED1C2E" w:rsidRPr="000C2AAC" w:rsidRDefault="00ED1C2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ED1C2E" w:rsidRPr="000C2AAC" w:rsidRDefault="00ED1C2E" w:rsidP="00D03602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ED1C2E" w:rsidRPr="000C2AAC" w:rsidTr="00D03602">
        <w:tc>
          <w:tcPr>
            <w:tcW w:w="1418" w:type="dxa"/>
          </w:tcPr>
          <w:p w:rsidR="00ED1C2E" w:rsidRPr="000C2AAC" w:rsidRDefault="00ED1C2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ED1C2E" w:rsidRPr="000C2AAC" w:rsidRDefault="00ED1C2E" w:rsidP="00D03602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นางสมจิตต์  เบี้ยกระโทก</w:t>
            </w:r>
          </w:p>
        </w:tc>
      </w:tr>
    </w:tbl>
    <w:p w:rsidR="00D51311" w:rsidRPr="00ED1C2E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B61" w:rsidRDefault="00012B61" w:rsidP="00C81DB8">
      <w:pPr>
        <w:spacing w:after="0" w:line="240" w:lineRule="auto"/>
      </w:pPr>
      <w:r>
        <w:separator/>
      </w:r>
    </w:p>
  </w:endnote>
  <w:endnote w:type="continuationSeparator" w:id="1">
    <w:p w:rsidR="00012B61" w:rsidRDefault="00012B6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B61" w:rsidRDefault="00012B61" w:rsidP="00C81DB8">
      <w:pPr>
        <w:spacing w:after="0" w:line="240" w:lineRule="auto"/>
      </w:pPr>
      <w:r>
        <w:separator/>
      </w:r>
    </w:p>
  </w:footnote>
  <w:footnote w:type="continuationSeparator" w:id="1">
    <w:p w:rsidR="00012B61" w:rsidRDefault="00012B6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6294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57B97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57B9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2B61"/>
    <w:rsid w:val="00013BC7"/>
    <w:rsid w:val="0002479E"/>
    <w:rsid w:val="000424A8"/>
    <w:rsid w:val="00045650"/>
    <w:rsid w:val="00057B97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A09BF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2940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87B0E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82379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D1C2E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654</TotalTime>
  <Pages>7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2015-08-20T05:05:00Z</cp:lastPrinted>
  <dcterms:created xsi:type="dcterms:W3CDTF">2015-04-23T03:41:00Z</dcterms:created>
  <dcterms:modified xsi:type="dcterms:W3CDTF">2015-08-20T05:07:00Z</dcterms:modified>
</cp:coreProperties>
</file>